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7CAC" w14:textId="77777777" w:rsidR="00E761DD" w:rsidRDefault="00E761DD" w:rsidP="00E761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DALBY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70D29ED5" w14:textId="77777777" w:rsidR="00E761DD" w:rsidRDefault="00E761DD" w:rsidP="00E761DD">
      <w:pPr>
        <w:pStyle w:val="NoSpacing"/>
        <w:rPr>
          <w:rFonts w:cs="Times New Roman"/>
          <w:szCs w:val="24"/>
        </w:rPr>
      </w:pPr>
    </w:p>
    <w:p w14:paraId="5B24551A" w14:textId="77777777" w:rsidR="00E761DD" w:rsidRDefault="00E761DD" w:rsidP="00E761DD">
      <w:pPr>
        <w:pStyle w:val="NoSpacing"/>
        <w:rPr>
          <w:rFonts w:cs="Times New Roman"/>
          <w:szCs w:val="24"/>
        </w:rPr>
      </w:pPr>
    </w:p>
    <w:p w14:paraId="1BE1ACE0" w14:textId="77777777" w:rsidR="00E761DD" w:rsidRDefault="00E761DD" w:rsidP="00E761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Oxford into lands</w:t>
      </w:r>
    </w:p>
    <w:p w14:paraId="3BB1CC77" w14:textId="77777777" w:rsidR="00E761DD" w:rsidRDefault="00E761DD" w:rsidP="00E761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Katherine de </w:t>
      </w:r>
      <w:proofErr w:type="spellStart"/>
      <w:r>
        <w:rPr>
          <w:rFonts w:cs="Times New Roman"/>
          <w:szCs w:val="24"/>
        </w:rPr>
        <w:t>Besiles</w:t>
      </w:r>
      <w:proofErr w:type="spellEnd"/>
      <w:r>
        <w:rPr>
          <w:rFonts w:cs="Times New Roman"/>
          <w:szCs w:val="24"/>
        </w:rPr>
        <w:t>(q.v.).</w:t>
      </w:r>
    </w:p>
    <w:p w14:paraId="2EFDC8D3" w14:textId="77777777" w:rsidR="00E761DD" w:rsidRDefault="00E761DD" w:rsidP="00E761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https://inquisitionspostmortem.ac.uk/view/inquisition/19-082/83</w:t>
        </w:r>
      </w:hyperlink>
      <w:r>
        <w:rPr>
          <w:rFonts w:cs="Times New Roman"/>
          <w:szCs w:val="24"/>
        </w:rPr>
        <w:t xml:space="preserve"> )</w:t>
      </w:r>
    </w:p>
    <w:p w14:paraId="590E0717" w14:textId="77777777" w:rsidR="00E761DD" w:rsidRDefault="00E761DD" w:rsidP="00E761DD">
      <w:pPr>
        <w:pStyle w:val="NoSpacing"/>
        <w:rPr>
          <w:rFonts w:cs="Times New Roman"/>
          <w:szCs w:val="24"/>
        </w:rPr>
      </w:pPr>
    </w:p>
    <w:p w14:paraId="0A32DF4A" w14:textId="77777777" w:rsidR="00E761DD" w:rsidRDefault="00E761DD" w:rsidP="00E761DD">
      <w:pPr>
        <w:pStyle w:val="NoSpacing"/>
        <w:rPr>
          <w:rFonts w:cs="Times New Roman"/>
          <w:szCs w:val="24"/>
        </w:rPr>
      </w:pPr>
    </w:p>
    <w:p w14:paraId="5CACDCDE" w14:textId="77777777" w:rsidR="00E761DD" w:rsidRDefault="00E761DD" w:rsidP="00E761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75E709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8F9FD" w14:textId="77777777" w:rsidR="00E761DD" w:rsidRDefault="00E761DD" w:rsidP="009139A6">
      <w:r>
        <w:separator/>
      </w:r>
    </w:p>
  </w:endnote>
  <w:endnote w:type="continuationSeparator" w:id="0">
    <w:p w14:paraId="7C0ED248" w14:textId="77777777" w:rsidR="00E761DD" w:rsidRDefault="00E761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F6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B85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D2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D0C85" w14:textId="77777777" w:rsidR="00E761DD" w:rsidRDefault="00E761DD" w:rsidP="009139A6">
      <w:r>
        <w:separator/>
      </w:r>
    </w:p>
  </w:footnote>
  <w:footnote w:type="continuationSeparator" w:id="0">
    <w:p w14:paraId="1DFA4584" w14:textId="77777777" w:rsidR="00E761DD" w:rsidRDefault="00E761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3E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A1A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680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1D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761D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01AA3"/>
  <w15:chartTrackingRefBased/>
  <w15:docId w15:val="{6D5E6451-1BFC-4637-BFB6-31E51AAF0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61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82/8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2024-04-26T19:36:00Z</dcterms:created>
  <dcterms:modified xsi:type="dcterms:W3CDTF">2024-04-26T19:36:00Z</dcterms:modified>
</cp:coreProperties>
</file>